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85362" w14:textId="72290D6E" w:rsidR="006B2F86" w:rsidRDefault="00050479" w:rsidP="00E71FC3">
      <w:pPr>
        <w:pStyle w:val="NoSpacing"/>
      </w:pPr>
      <w:r>
        <w:rPr>
          <w:u w:val="single"/>
        </w:rPr>
        <w:t>Sir John BASKERVILLE</w:t>
      </w:r>
      <w:r>
        <w:t xml:space="preserve">  </w:t>
      </w:r>
      <w:proofErr w:type="gramStart"/>
      <w:r>
        <w:t xml:space="preserve">   (</w:t>
      </w:r>
      <w:proofErr w:type="gramEnd"/>
      <w:r>
        <w:t>d.1455)</w:t>
      </w:r>
    </w:p>
    <w:p w14:paraId="2BF52D26" w14:textId="77D1CBC4" w:rsidR="00050479" w:rsidRDefault="00050479" w:rsidP="00E71FC3">
      <w:pPr>
        <w:pStyle w:val="NoSpacing"/>
      </w:pPr>
    </w:p>
    <w:p w14:paraId="46830A8D" w14:textId="2C388FE0" w:rsidR="00050479" w:rsidRDefault="00050479" w:rsidP="00E71FC3">
      <w:pPr>
        <w:pStyle w:val="NoSpacing"/>
      </w:pPr>
    </w:p>
    <w:p w14:paraId="10F45740" w14:textId="72B95A9D" w:rsidR="00050479" w:rsidRDefault="00050479" w:rsidP="00E71FC3">
      <w:pPr>
        <w:pStyle w:val="NoSpacing"/>
      </w:pPr>
      <w:r>
        <w:t xml:space="preserve">= Elizabeth(q.v.), daughter of John </w:t>
      </w:r>
      <w:proofErr w:type="spellStart"/>
      <w:r>
        <w:t>Touchet</w:t>
      </w:r>
      <w:proofErr w:type="spellEnd"/>
      <w:r>
        <w:t>, 4</w:t>
      </w:r>
      <w:r w:rsidRPr="00050479">
        <w:rPr>
          <w:vertAlign w:val="superscript"/>
        </w:rPr>
        <w:t>th</w:t>
      </w:r>
      <w:r>
        <w:t xml:space="preserve"> Lord Audley(q.v.).    (H.P. p.48)</w:t>
      </w:r>
    </w:p>
    <w:p w14:paraId="4BD62C6D" w14:textId="3AC8EBC6" w:rsidR="00050479" w:rsidRDefault="00050479" w:rsidP="00E71FC3">
      <w:pPr>
        <w:pStyle w:val="NoSpacing"/>
      </w:pPr>
      <w:r>
        <w:t xml:space="preserve">Son:   Sir James Baskerville of </w:t>
      </w:r>
      <w:proofErr w:type="spellStart"/>
      <w:r>
        <w:t>Eardisley</w:t>
      </w:r>
      <w:proofErr w:type="spellEnd"/>
      <w:r>
        <w:t>(</w:t>
      </w:r>
      <w:proofErr w:type="gramStart"/>
      <w:r>
        <w:t>d.1499)(</w:t>
      </w:r>
      <w:proofErr w:type="gramEnd"/>
      <w:r>
        <w:t>q.v.).   (ibid.)</w:t>
      </w:r>
    </w:p>
    <w:p w14:paraId="4909EF09" w14:textId="1D23F986" w:rsidR="00050479" w:rsidRDefault="00050479" w:rsidP="00E71FC3">
      <w:pPr>
        <w:pStyle w:val="NoSpacing"/>
      </w:pPr>
    </w:p>
    <w:p w14:paraId="08284793" w14:textId="0C4E873B" w:rsidR="00050479" w:rsidRDefault="00050479" w:rsidP="00E71FC3">
      <w:pPr>
        <w:pStyle w:val="NoSpacing"/>
      </w:pPr>
    </w:p>
    <w:p w14:paraId="3BA69815" w14:textId="616864F9" w:rsidR="00050479" w:rsidRPr="00050479" w:rsidRDefault="00050479" w:rsidP="00E71FC3">
      <w:pPr>
        <w:pStyle w:val="NoSpacing"/>
      </w:pPr>
      <w:r>
        <w:t>16 June 2018</w:t>
      </w:r>
      <w:bookmarkStart w:id="0" w:name="_GoBack"/>
      <w:bookmarkEnd w:id="0"/>
    </w:p>
    <w:sectPr w:rsidR="00050479" w:rsidRPr="0005047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AFE1AA" w14:textId="77777777" w:rsidR="00050479" w:rsidRDefault="00050479" w:rsidP="00E71FC3">
      <w:pPr>
        <w:spacing w:after="0" w:line="240" w:lineRule="auto"/>
      </w:pPr>
      <w:r>
        <w:separator/>
      </w:r>
    </w:p>
  </w:endnote>
  <w:endnote w:type="continuationSeparator" w:id="0">
    <w:p w14:paraId="098BBDD1" w14:textId="77777777" w:rsidR="00050479" w:rsidRDefault="000504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A0D5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13A607" w14:textId="77777777" w:rsidR="00050479" w:rsidRDefault="00050479" w:rsidP="00E71FC3">
      <w:pPr>
        <w:spacing w:after="0" w:line="240" w:lineRule="auto"/>
      </w:pPr>
      <w:r>
        <w:separator/>
      </w:r>
    </w:p>
  </w:footnote>
  <w:footnote w:type="continuationSeparator" w:id="0">
    <w:p w14:paraId="41A103CB" w14:textId="77777777" w:rsidR="00050479" w:rsidRDefault="000504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479"/>
    <w:rsid w:val="0005047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71A87"/>
  <w15:chartTrackingRefBased/>
  <w15:docId w15:val="{B93AF476-C012-4318-B73D-81B7C77F9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2018-06-16T21:39:00Z</dcterms:created>
  <dcterms:modified xsi:type="dcterms:W3CDTF">2018-06-16T21:43:00Z</dcterms:modified>
</cp:coreProperties>
</file>